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E48" w:rsidRDefault="00351E48" w:rsidP="00214F53">
      <w:pPr>
        <w:pStyle w:val="Title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351E48" w:rsidRDefault="00351E48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351E48" w:rsidRDefault="00351E48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351E48" w:rsidRDefault="00351E48" w:rsidP="004B2703">
      <w:pPr>
        <w:pStyle w:val="Title"/>
        <w:tabs>
          <w:tab w:val="left" w:pos="7755"/>
          <w:tab w:val="right" w:pos="9354"/>
        </w:tabs>
        <w:jc w:val="left"/>
      </w:pPr>
    </w:p>
    <w:p w:rsidR="00351E48" w:rsidRDefault="00351E48" w:rsidP="00666A1F">
      <w:pPr>
        <w:pStyle w:val="Title"/>
      </w:pPr>
    </w:p>
    <w:p w:rsidR="00351E48" w:rsidRDefault="00351E48" w:rsidP="00666A1F">
      <w:pPr>
        <w:pStyle w:val="Title"/>
      </w:pPr>
    </w:p>
    <w:p w:rsidR="00351E48" w:rsidRDefault="00351E48" w:rsidP="00666A1F">
      <w:pPr>
        <w:pStyle w:val="Title"/>
      </w:pPr>
    </w:p>
    <w:p w:rsidR="00351E48" w:rsidRDefault="00351E48" w:rsidP="00666A1F">
      <w:pPr>
        <w:pStyle w:val="Title"/>
      </w:pPr>
    </w:p>
    <w:p w:rsidR="00351E48" w:rsidRDefault="00351E48" w:rsidP="00666A1F">
      <w:pPr>
        <w:pStyle w:val="Title"/>
      </w:pPr>
    </w:p>
    <w:p w:rsidR="00351E48" w:rsidRDefault="00351E48" w:rsidP="004068C7">
      <w:pPr>
        <w:pStyle w:val="Title"/>
        <w:jc w:val="right"/>
      </w:pPr>
    </w:p>
    <w:p w:rsidR="00351E48" w:rsidRDefault="00351E48" w:rsidP="00666A1F">
      <w:pPr>
        <w:pStyle w:val="Title"/>
      </w:pPr>
      <w:r>
        <w:t>Российская Федерация</w:t>
      </w:r>
    </w:p>
    <w:p w:rsidR="00351E48" w:rsidRDefault="00351E4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351E48" w:rsidRDefault="00351E4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351E48" w:rsidRDefault="00351E4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351E48" w:rsidRDefault="00351E48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351E48" w:rsidRDefault="00351E48" w:rsidP="00666A1F">
      <w:pPr>
        <w:pStyle w:val="Heading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351E48" w:rsidRPr="005116F8" w:rsidRDefault="00351E48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351E48" w:rsidRDefault="00351E48" w:rsidP="00666A1F">
      <w:pPr>
        <w:pStyle w:val="Heading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351E48" w:rsidRDefault="00351E48" w:rsidP="00150E77"/>
    <w:p w:rsidR="00351E48" w:rsidRPr="00266DE8" w:rsidRDefault="00351E48" w:rsidP="00150E77"/>
    <w:p w:rsidR="00351E48" w:rsidRPr="000260E9" w:rsidRDefault="00351E48" w:rsidP="006257FF">
      <w:pPr>
        <w:jc w:val="both"/>
        <w:rPr>
          <w:sz w:val="26"/>
          <w:szCs w:val="26"/>
        </w:rPr>
      </w:pPr>
      <w:r>
        <w:rPr>
          <w:sz w:val="26"/>
          <w:szCs w:val="26"/>
        </w:rPr>
        <w:t>от «18</w:t>
      </w:r>
      <w:r w:rsidRPr="000260E9">
        <w:rPr>
          <w:sz w:val="26"/>
          <w:szCs w:val="26"/>
        </w:rPr>
        <w:t xml:space="preserve"> » </w:t>
      </w:r>
      <w:r>
        <w:rPr>
          <w:sz w:val="26"/>
          <w:szCs w:val="26"/>
        </w:rPr>
        <w:t xml:space="preserve">марта </w:t>
      </w:r>
      <w:r w:rsidRPr="000260E9">
        <w:rPr>
          <w:sz w:val="26"/>
          <w:szCs w:val="26"/>
        </w:rPr>
        <w:t>2021 г.</w:t>
      </w:r>
      <w:r w:rsidRPr="000260E9">
        <w:rPr>
          <w:sz w:val="26"/>
          <w:szCs w:val="26"/>
        </w:rPr>
        <w:tab/>
      </w:r>
      <w:r w:rsidRPr="000260E9">
        <w:rPr>
          <w:sz w:val="26"/>
          <w:szCs w:val="26"/>
        </w:rPr>
        <w:tab/>
      </w:r>
      <w:r w:rsidRPr="000260E9">
        <w:rPr>
          <w:sz w:val="26"/>
          <w:szCs w:val="26"/>
        </w:rPr>
        <w:tab/>
      </w:r>
      <w:r w:rsidRPr="000260E9">
        <w:rPr>
          <w:sz w:val="26"/>
          <w:szCs w:val="26"/>
        </w:rPr>
        <w:tab/>
      </w:r>
      <w:r w:rsidRPr="000260E9">
        <w:rPr>
          <w:sz w:val="26"/>
          <w:szCs w:val="26"/>
        </w:rPr>
        <w:tab/>
      </w:r>
      <w:r w:rsidRPr="000260E9">
        <w:rPr>
          <w:sz w:val="26"/>
          <w:szCs w:val="26"/>
        </w:rPr>
        <w:tab/>
      </w:r>
      <w:r w:rsidRPr="000260E9">
        <w:rPr>
          <w:sz w:val="26"/>
          <w:szCs w:val="26"/>
        </w:rPr>
        <w:tab/>
      </w:r>
      <w:r w:rsidRPr="000260E9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0260E9">
        <w:rPr>
          <w:sz w:val="26"/>
          <w:szCs w:val="26"/>
        </w:rPr>
        <w:t xml:space="preserve">№ </w:t>
      </w:r>
      <w:r>
        <w:rPr>
          <w:sz w:val="26"/>
          <w:szCs w:val="26"/>
        </w:rPr>
        <w:t>459</w:t>
      </w:r>
    </w:p>
    <w:p w:rsidR="00351E48" w:rsidRPr="000260E9" w:rsidRDefault="00351E48" w:rsidP="00666A1F">
      <w:pPr>
        <w:rPr>
          <w:sz w:val="26"/>
          <w:szCs w:val="26"/>
        </w:rPr>
      </w:pPr>
      <w:r w:rsidRPr="000260E9">
        <w:rPr>
          <w:sz w:val="26"/>
          <w:szCs w:val="26"/>
        </w:rPr>
        <w:t>г. Советский</w:t>
      </w:r>
    </w:p>
    <w:p w:rsidR="00351E48" w:rsidRPr="000260E9" w:rsidRDefault="00351E48" w:rsidP="00B17139">
      <w:pPr>
        <w:rPr>
          <w:sz w:val="26"/>
          <w:szCs w:val="26"/>
        </w:rPr>
      </w:pPr>
    </w:p>
    <w:p w:rsidR="00351E48" w:rsidRDefault="00351E48" w:rsidP="00B17139">
      <w:pPr>
        <w:rPr>
          <w:sz w:val="24"/>
          <w:szCs w:val="24"/>
        </w:rPr>
      </w:pPr>
    </w:p>
    <w:p w:rsidR="00351E48" w:rsidRDefault="00351E48" w:rsidP="00B17139">
      <w:pPr>
        <w:rPr>
          <w:sz w:val="24"/>
          <w:szCs w:val="24"/>
        </w:rPr>
      </w:pPr>
    </w:p>
    <w:p w:rsidR="00351E48" w:rsidRPr="000260E9" w:rsidRDefault="00351E48" w:rsidP="00C86936">
      <w:pPr>
        <w:tabs>
          <w:tab w:val="num" w:pos="0"/>
        </w:tabs>
        <w:jc w:val="both"/>
        <w:rPr>
          <w:sz w:val="26"/>
          <w:szCs w:val="26"/>
        </w:rPr>
      </w:pPr>
      <w:r w:rsidRPr="000260E9">
        <w:rPr>
          <w:sz w:val="26"/>
          <w:szCs w:val="26"/>
        </w:rPr>
        <w:t xml:space="preserve">О внесении изменений и дополнений в решение </w:t>
      </w:r>
    </w:p>
    <w:p w:rsidR="00351E48" w:rsidRPr="000260E9" w:rsidRDefault="00351E48" w:rsidP="00C86936">
      <w:pPr>
        <w:tabs>
          <w:tab w:val="num" w:pos="0"/>
        </w:tabs>
        <w:jc w:val="both"/>
        <w:rPr>
          <w:sz w:val="26"/>
          <w:szCs w:val="26"/>
        </w:rPr>
      </w:pPr>
      <w:r w:rsidRPr="000260E9">
        <w:rPr>
          <w:sz w:val="26"/>
          <w:szCs w:val="26"/>
        </w:rPr>
        <w:t xml:space="preserve">Думы Советского района от 25.12.2020 № 425 </w:t>
      </w:r>
    </w:p>
    <w:p w:rsidR="00351E48" w:rsidRPr="000260E9" w:rsidRDefault="00351E48" w:rsidP="00C86936">
      <w:pPr>
        <w:tabs>
          <w:tab w:val="num" w:pos="0"/>
        </w:tabs>
        <w:jc w:val="both"/>
        <w:rPr>
          <w:sz w:val="26"/>
          <w:szCs w:val="26"/>
        </w:rPr>
      </w:pPr>
      <w:r w:rsidRPr="000260E9">
        <w:rPr>
          <w:sz w:val="26"/>
          <w:szCs w:val="26"/>
        </w:rPr>
        <w:t xml:space="preserve">«О бюджете Советского района на 2021 год </w:t>
      </w:r>
    </w:p>
    <w:p w:rsidR="00351E48" w:rsidRPr="000260E9" w:rsidRDefault="00351E48" w:rsidP="00C86936">
      <w:pPr>
        <w:tabs>
          <w:tab w:val="num" w:pos="0"/>
        </w:tabs>
        <w:jc w:val="both"/>
        <w:rPr>
          <w:sz w:val="26"/>
          <w:szCs w:val="26"/>
        </w:rPr>
      </w:pPr>
      <w:r w:rsidRPr="000260E9">
        <w:rPr>
          <w:sz w:val="26"/>
          <w:szCs w:val="26"/>
        </w:rPr>
        <w:t>и на плановый период 2022 и 2023 годов»</w:t>
      </w:r>
    </w:p>
    <w:p w:rsidR="00351E48" w:rsidRPr="00EC7C55" w:rsidRDefault="00351E4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351E48" w:rsidRDefault="00351E4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351E48" w:rsidRPr="00EC7C55" w:rsidRDefault="00351E4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351E48" w:rsidRPr="000260E9" w:rsidRDefault="00351E4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351E48" w:rsidRPr="000260E9" w:rsidRDefault="00351E4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351E48" w:rsidRPr="000260E9" w:rsidRDefault="00351E4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0260E9">
        <w:rPr>
          <w:sz w:val="26"/>
          <w:szCs w:val="26"/>
        </w:rPr>
        <w:t>Дума Советского района решила:</w:t>
      </w:r>
    </w:p>
    <w:p w:rsidR="00351E48" w:rsidRPr="000260E9" w:rsidRDefault="00351E4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351E48" w:rsidRPr="000260E9" w:rsidRDefault="00351E48" w:rsidP="00940765">
      <w:pPr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 Внести в решение Думы Советского района от 25.12.2020</w:t>
      </w:r>
      <w:r>
        <w:rPr>
          <w:sz w:val="26"/>
          <w:szCs w:val="26"/>
        </w:rPr>
        <w:t xml:space="preserve"> № 425</w:t>
      </w:r>
      <w:r w:rsidRPr="000260E9">
        <w:rPr>
          <w:sz w:val="26"/>
          <w:szCs w:val="26"/>
        </w:rPr>
        <w:t xml:space="preserve"> «О бюджете Советского района на 2021 год и на плановый период 2022 и 2023 годов» следующие изменения и дополнения:</w:t>
      </w:r>
    </w:p>
    <w:p w:rsidR="00351E48" w:rsidRPr="000260E9" w:rsidRDefault="00351E48" w:rsidP="003810F3">
      <w:pPr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1.1. в статье 1:</w:t>
      </w:r>
    </w:p>
    <w:p w:rsidR="00351E48" w:rsidRPr="000260E9" w:rsidRDefault="00351E48" w:rsidP="003810F3">
      <w:pPr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1.1.1.в пункте 1:</w:t>
      </w:r>
    </w:p>
    <w:p w:rsidR="00351E48" w:rsidRPr="000260E9" w:rsidRDefault="00351E48" w:rsidP="001E41EA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1) в подпункте 1 слова «4 347 599 690 рублей 00 копеек» заменить словами «4 41</w:t>
      </w:r>
      <w:r>
        <w:rPr>
          <w:sz w:val="26"/>
          <w:szCs w:val="26"/>
        </w:rPr>
        <w:t>8 33</w:t>
      </w:r>
      <w:r w:rsidRPr="000260E9">
        <w:rPr>
          <w:sz w:val="26"/>
          <w:szCs w:val="26"/>
        </w:rPr>
        <w:t>5 212 рублей 50 копеек»;</w:t>
      </w:r>
    </w:p>
    <w:p w:rsidR="00351E48" w:rsidRPr="000260E9" w:rsidRDefault="00351E48" w:rsidP="00940765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2) в подпункте 2 слова «4 391 544 690 рублей 00 копеек» заменить словами «4 486 </w:t>
      </w:r>
      <w:r>
        <w:rPr>
          <w:sz w:val="26"/>
          <w:szCs w:val="26"/>
        </w:rPr>
        <w:t>18</w:t>
      </w:r>
      <w:r w:rsidRPr="000260E9">
        <w:rPr>
          <w:sz w:val="26"/>
          <w:szCs w:val="26"/>
        </w:rPr>
        <w:t>3 344 рубля 95 копеек»;</w:t>
      </w:r>
    </w:p>
    <w:p w:rsidR="00351E48" w:rsidRPr="000260E9" w:rsidRDefault="00351E48" w:rsidP="0087708B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3) в подпункте 3 слова «43 945 000 рублей 00 копеек» заменить словами «67 848 132 рубля 45 копеек»;</w:t>
      </w:r>
    </w:p>
    <w:p w:rsidR="00351E48" w:rsidRPr="000260E9" w:rsidRDefault="00351E48" w:rsidP="006C5F21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4) в подпункте 5 слова «28 367 000 рублей 00 копеек» за</w:t>
      </w:r>
      <w:r>
        <w:rPr>
          <w:sz w:val="26"/>
          <w:szCs w:val="26"/>
        </w:rPr>
        <w:t>менить словами «18 680 000 рублей</w:t>
      </w:r>
      <w:r w:rsidRPr="000260E9">
        <w:rPr>
          <w:sz w:val="26"/>
          <w:szCs w:val="26"/>
        </w:rPr>
        <w:t xml:space="preserve"> 00 копеек»;</w:t>
      </w:r>
    </w:p>
    <w:p w:rsidR="00351E48" w:rsidRPr="000260E9" w:rsidRDefault="00351E48" w:rsidP="00715EC4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1.1.2. в пункте 2:</w:t>
      </w:r>
    </w:p>
    <w:p w:rsidR="00351E48" w:rsidRPr="000260E9" w:rsidRDefault="00351E48" w:rsidP="00715EC4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1) в подпункте 1 слова «4 201 664 290 рублей 00 копеек» заменить словами «4 264 343 410 рублей 41 копейка» и слова «4 077 627 890 рублей 00 копеек» заменить словами «4 140 307 010 рублей 41 копейка»;</w:t>
      </w:r>
    </w:p>
    <w:p w:rsidR="00351E48" w:rsidRPr="000260E9" w:rsidRDefault="00351E48" w:rsidP="00402965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2) в подпункте 2 слова «4 201 664 290 рублей 00 копеек» заменить словами «4 264 343 410 рублей 41 копейка</w:t>
      </w:r>
      <w:r>
        <w:rPr>
          <w:sz w:val="26"/>
          <w:szCs w:val="26"/>
        </w:rPr>
        <w:t>»</w:t>
      </w:r>
      <w:r w:rsidRPr="000260E9">
        <w:rPr>
          <w:sz w:val="26"/>
          <w:szCs w:val="26"/>
        </w:rPr>
        <w:t xml:space="preserve"> и слова «4 077 627 890 рублей 00 копеек» заменить словами «4 140 307 010 рублей 41 копейка»;</w:t>
      </w:r>
    </w:p>
    <w:p w:rsidR="00351E48" w:rsidRPr="000260E9" w:rsidRDefault="00351E48" w:rsidP="001116B4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3) в подпункте 5 слова «16 880 000 рублей 00 копеек» заменить словами «13 100 000 рублей 00 копеек» и слова «8 580 000 рублей 00 копеек» заменить словами «6 400 000 рублей 00 копеек»;</w:t>
      </w:r>
    </w:p>
    <w:p w:rsidR="00351E48" w:rsidRPr="000260E9" w:rsidRDefault="00351E48" w:rsidP="00AB6CF1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1.2. в статье 3:</w:t>
      </w:r>
    </w:p>
    <w:p w:rsidR="00351E48" w:rsidRPr="000260E9" w:rsidRDefault="00351E48" w:rsidP="00B07494">
      <w:pPr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1.2.1. в подпункте 1 пункта 5 слова «0 рублей 00 копеек» заменить словами «</w:t>
      </w:r>
      <w:r>
        <w:rPr>
          <w:sz w:val="26"/>
          <w:szCs w:val="26"/>
        </w:rPr>
        <w:t xml:space="preserve">5 </w:t>
      </w:r>
      <w:r w:rsidRPr="000260E9">
        <w:rPr>
          <w:sz w:val="26"/>
          <w:szCs w:val="26"/>
        </w:rPr>
        <w:t>820 560 рублей 00 копеек»;</w:t>
      </w:r>
    </w:p>
    <w:p w:rsidR="00351E48" w:rsidRPr="000260E9" w:rsidRDefault="00351E48" w:rsidP="00A35349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1.2.2. в пункте 6:</w:t>
      </w:r>
    </w:p>
    <w:p w:rsidR="00351E48" w:rsidRPr="000260E9" w:rsidRDefault="00351E48" w:rsidP="00A35349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1) в подпункте 1 слова «3 644 028 540 рублей 00 копеек» заменить словами «3 706 999 395 рублей 41 копейка»;</w:t>
      </w:r>
    </w:p>
    <w:p w:rsidR="00351E48" w:rsidRPr="000260E9" w:rsidRDefault="00351E48" w:rsidP="00F812DC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2) в подпункте 2 слова «3 475 946 040 рублей 00 копеек» заменить словами «3 538 625 160 рублей 41 копейка»;</w:t>
      </w:r>
    </w:p>
    <w:p w:rsidR="00351E48" w:rsidRPr="000260E9" w:rsidRDefault="00351E48" w:rsidP="00F812DC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3) в подпункте 3 слова «3 330 977 240 рублей 00 копеек» заменить словами «3 393 656 360 рублей 41 копейка»;</w:t>
      </w:r>
    </w:p>
    <w:p w:rsidR="00351E48" w:rsidRPr="000260E9" w:rsidRDefault="00351E48" w:rsidP="00940765">
      <w:pPr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1.2.3. в подпункте 1 пункта 7 слова «3 000 000 рублей 00 копеек» заменить словами «2 880 000 рублей 00 копеек»;</w:t>
      </w:r>
    </w:p>
    <w:p w:rsidR="00351E48" w:rsidRPr="000260E9" w:rsidRDefault="00351E48" w:rsidP="00D20708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1.2.4. в пункте 8:</w:t>
      </w:r>
    </w:p>
    <w:p w:rsidR="00351E48" w:rsidRPr="000260E9" w:rsidRDefault="00351E48" w:rsidP="00D20708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1) в подпункте 1 слова «78 632 620 рублей 00 копеек» заменить словами «88 632 654 рубля 00 копеек»;</w:t>
      </w:r>
    </w:p>
    <w:p w:rsidR="00351E48" w:rsidRPr="000260E9" w:rsidRDefault="00351E48" w:rsidP="00D215A2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2) в подпункте 2 слова «63 316 720 рублей 00 копеек» заменить словами «63 316 765 рублей 00 копеек»;</w:t>
      </w:r>
    </w:p>
    <w:p w:rsidR="00351E48" w:rsidRPr="000260E9" w:rsidRDefault="00351E48" w:rsidP="00D215A2">
      <w:pPr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1.2.5. в подпункте 1 пункта 9 слова «11 581 900 рублей 00 копеек» заменить словами «24 331 476 рублей 96 копеек»;</w:t>
      </w:r>
    </w:p>
    <w:p w:rsidR="00351E48" w:rsidRPr="000260E9" w:rsidRDefault="00351E48" w:rsidP="000C2A30">
      <w:pPr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 xml:space="preserve">1.3. в статье 5: </w:t>
      </w:r>
    </w:p>
    <w:p w:rsidR="00351E48" w:rsidRPr="000260E9" w:rsidRDefault="00351E48" w:rsidP="001B7C41">
      <w:pPr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1.3.1. в подпункте 1 пункта 1 слова «384 306 595 рублей 26 копеек» заменить словами «384 305 745 рублей 26 копеек»;</w:t>
      </w:r>
    </w:p>
    <w:p w:rsidR="00351E48" w:rsidRPr="000260E9" w:rsidRDefault="00351E48" w:rsidP="00C02800">
      <w:pPr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1.3.2. в подпункте 1 пункта 5 слова «206 090 100 рублей 00 копеек» заменить словами «206 089 250 рублей 00 копеек»;</w:t>
      </w:r>
    </w:p>
    <w:p w:rsidR="00351E48" w:rsidRPr="000260E9" w:rsidRDefault="00351E48" w:rsidP="003F4DE3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1.4</w:t>
      </w:r>
      <w:r w:rsidRPr="000260E9">
        <w:rPr>
          <w:color w:val="000000"/>
          <w:sz w:val="26"/>
          <w:szCs w:val="26"/>
        </w:rPr>
        <w:t>. приложение</w:t>
      </w:r>
      <w:r w:rsidRPr="000260E9">
        <w:rPr>
          <w:sz w:val="26"/>
          <w:szCs w:val="26"/>
        </w:rPr>
        <w:t xml:space="preserve"> 3 «Доходы бюджета Советского района на 2021 год» изложить в новой редакции согласно приложению 1 к настоящему решению;</w:t>
      </w:r>
    </w:p>
    <w:p w:rsidR="00351E48" w:rsidRPr="000260E9" w:rsidRDefault="00351E48" w:rsidP="00485632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1.5</w:t>
      </w:r>
      <w:r w:rsidRPr="000260E9">
        <w:rPr>
          <w:color w:val="000000"/>
          <w:sz w:val="26"/>
          <w:szCs w:val="26"/>
        </w:rPr>
        <w:t>. приложение</w:t>
      </w:r>
      <w:r w:rsidRPr="000260E9">
        <w:rPr>
          <w:sz w:val="26"/>
          <w:szCs w:val="26"/>
        </w:rPr>
        <w:t xml:space="preserve"> 4 «Доходы бюджета Советского района на плановый период 2022 и 2023 годов» изложить в новой редакции согласно приложению 2 к настоящему решению;</w:t>
      </w:r>
    </w:p>
    <w:p w:rsidR="00351E48" w:rsidRPr="000260E9" w:rsidRDefault="00351E48" w:rsidP="00B656EE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r w:rsidRPr="000260E9">
        <w:rPr>
          <w:sz w:val="26"/>
          <w:szCs w:val="26"/>
        </w:rPr>
        <w:t>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2021 год» изложить в новой редакции согласно приложению 3 к настоящему решению;</w:t>
      </w:r>
    </w:p>
    <w:p w:rsidR="00351E48" w:rsidRPr="000260E9" w:rsidRDefault="00351E48" w:rsidP="001D3B50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</w:t>
      </w:r>
      <w:r>
        <w:rPr>
          <w:sz w:val="26"/>
          <w:szCs w:val="26"/>
        </w:rPr>
        <w:t>7</w:t>
      </w:r>
      <w:r w:rsidRPr="000260E9">
        <w:rPr>
          <w:sz w:val="26"/>
          <w:szCs w:val="26"/>
        </w:rPr>
        <w:t>. приложение 6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2022 и 2023 годов» изложить в новой редакции согласно приложению 4 к настоящему решению;</w:t>
      </w:r>
    </w:p>
    <w:p w:rsidR="00351E48" w:rsidRPr="000260E9" w:rsidRDefault="00351E48" w:rsidP="001D3B50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</w:t>
      </w:r>
      <w:r>
        <w:rPr>
          <w:sz w:val="26"/>
          <w:szCs w:val="26"/>
        </w:rPr>
        <w:t>8</w:t>
      </w:r>
      <w:r w:rsidRPr="000260E9">
        <w:rPr>
          <w:sz w:val="26"/>
          <w:szCs w:val="26"/>
        </w:rPr>
        <w:t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2021 год» изложить в новой редакции согласно приложению 5 к настоящему решению;</w:t>
      </w:r>
    </w:p>
    <w:p w:rsidR="00351E48" w:rsidRPr="000260E9" w:rsidRDefault="00351E48" w:rsidP="001D3B50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</w:t>
      </w:r>
      <w:r>
        <w:rPr>
          <w:sz w:val="26"/>
          <w:szCs w:val="26"/>
        </w:rPr>
        <w:t>09</w:t>
      </w:r>
      <w:r w:rsidRPr="000260E9">
        <w:rPr>
          <w:sz w:val="26"/>
          <w:szCs w:val="26"/>
        </w:rPr>
        <w:t>. приложение 8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2022 и 2023 годов» изложить в новой редакции согласно приложению 6 к настоящему решению;</w:t>
      </w:r>
    </w:p>
    <w:p w:rsidR="00351E48" w:rsidRPr="000260E9" w:rsidRDefault="00351E48" w:rsidP="001D3B50">
      <w:pPr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</w:t>
      </w:r>
      <w:r>
        <w:rPr>
          <w:sz w:val="26"/>
          <w:szCs w:val="26"/>
        </w:rPr>
        <w:t>10</w:t>
      </w:r>
      <w:r w:rsidRPr="000260E9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бюджета Советского района на 2021 год» изложить в новой редакции согласно приложению 7 к настоящему решению;</w:t>
      </w:r>
    </w:p>
    <w:p w:rsidR="00351E48" w:rsidRPr="000260E9" w:rsidRDefault="00351E48" w:rsidP="001D3B50">
      <w:pPr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</w:t>
      </w:r>
      <w:r>
        <w:rPr>
          <w:sz w:val="26"/>
          <w:szCs w:val="26"/>
        </w:rPr>
        <w:t>11</w:t>
      </w:r>
      <w:r w:rsidRPr="000260E9">
        <w:rPr>
          <w:sz w:val="26"/>
          <w:szCs w:val="26"/>
        </w:rPr>
        <w:t>. приложение 10 «Распределение бюджетных ассигнований по разделам и подразделам классификации расходов бюджета Советского района на плановый период 2022 и 2023 годов» изложить в новой редакции согласно приложению 8 к настоящему решению;</w:t>
      </w:r>
    </w:p>
    <w:p w:rsidR="00351E48" w:rsidRPr="000260E9" w:rsidRDefault="00351E48" w:rsidP="001D3B50">
      <w:pPr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</w:t>
      </w:r>
      <w:r>
        <w:rPr>
          <w:sz w:val="26"/>
          <w:szCs w:val="26"/>
        </w:rPr>
        <w:t>12</w:t>
      </w:r>
      <w:r w:rsidRPr="000260E9">
        <w:rPr>
          <w:sz w:val="26"/>
          <w:szCs w:val="26"/>
        </w:rPr>
        <w:t>. приложение 11 «Ведомственная структура расходов бюджета Советского района на 2021 год» изложить в новой редакции согласно приложению 9 к настоящему решению;</w:t>
      </w:r>
    </w:p>
    <w:p w:rsidR="00351E48" w:rsidRPr="000260E9" w:rsidRDefault="00351E48" w:rsidP="001D3B50">
      <w:pPr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</w:t>
      </w:r>
      <w:r>
        <w:rPr>
          <w:sz w:val="26"/>
          <w:szCs w:val="26"/>
        </w:rPr>
        <w:t>13</w:t>
      </w:r>
      <w:r w:rsidRPr="000260E9">
        <w:rPr>
          <w:sz w:val="26"/>
          <w:szCs w:val="26"/>
        </w:rPr>
        <w:t>. приложение 12 «Ведомственная структура расходов бюджета Советского района на плановый период 2022 и 2023 годов» изложить в новой редакции согласно приложению 10 к настоящему решению;</w:t>
      </w:r>
    </w:p>
    <w:p w:rsidR="00351E48" w:rsidRPr="000260E9" w:rsidRDefault="00351E48" w:rsidP="001D3B5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1.14</w:t>
      </w:r>
      <w:r w:rsidRPr="000260E9">
        <w:rPr>
          <w:sz w:val="26"/>
          <w:szCs w:val="26"/>
        </w:rPr>
        <w:t>. приложение 13 «Источники внутреннего финансирования дефицита бюджета Советского района на 2021 год» изложить в новой редакции согласно приложению 11 к настоящему решению;</w:t>
      </w:r>
    </w:p>
    <w:p w:rsidR="00351E48" w:rsidRPr="000260E9" w:rsidRDefault="00351E48" w:rsidP="004856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1.15</w:t>
      </w:r>
      <w:r w:rsidRPr="000260E9">
        <w:rPr>
          <w:sz w:val="26"/>
          <w:szCs w:val="26"/>
        </w:rPr>
        <w:t>. приложение 14 «Источники внутреннего финансирования дефицита бюджета Советского района на плановый период 2022 и 2023 годов» изложить в новой редакции согласно приложению 12 к настоящему решению;</w:t>
      </w:r>
    </w:p>
    <w:p w:rsidR="00351E48" w:rsidRPr="000260E9" w:rsidRDefault="00351E48" w:rsidP="005E752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1.16</w:t>
      </w:r>
      <w:r w:rsidRPr="000260E9">
        <w:rPr>
          <w:sz w:val="26"/>
          <w:szCs w:val="26"/>
        </w:rPr>
        <w:t>. приложение 15 «Бюджетные ассигнования на предоставление межбюджетных трансфертов бюджетам поселений, входящих в состав Советского района, на 2021 год» изложить в новой редакции согласно приложению 13 к настоящему решению;</w:t>
      </w:r>
    </w:p>
    <w:p w:rsidR="00351E48" w:rsidRPr="000260E9" w:rsidRDefault="00351E48" w:rsidP="001D3B5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1.17</w:t>
      </w:r>
      <w:r w:rsidRPr="000260E9">
        <w:rPr>
          <w:sz w:val="26"/>
          <w:szCs w:val="26"/>
        </w:rPr>
        <w:t>. приложение 17 «Распределение межбюджетных трансфертов бюджетам поселений, входящих в состав Советского района, на 2021 год» изложить в новой редакции согласно приложению 14 к настоящему решению;</w:t>
      </w:r>
    </w:p>
    <w:p w:rsidR="00351E48" w:rsidRPr="000260E9" w:rsidRDefault="00351E48" w:rsidP="001D3B50">
      <w:pPr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1.1</w:t>
      </w:r>
      <w:r>
        <w:rPr>
          <w:sz w:val="26"/>
          <w:szCs w:val="26"/>
        </w:rPr>
        <w:t>8</w:t>
      </w:r>
      <w:r w:rsidRPr="000260E9">
        <w:rPr>
          <w:sz w:val="26"/>
          <w:szCs w:val="26"/>
        </w:rPr>
        <w:t>. приложение 23 «Распределение иных межбюджетных трансфертов бюджетам поселений, входящих в состав Советского района, на 2021 год» изложить в новой редакции согласно приложению 15 к настоящему решению;</w:t>
      </w:r>
    </w:p>
    <w:p w:rsidR="00351E48" w:rsidRPr="000260E9" w:rsidRDefault="00351E48" w:rsidP="0064750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1.19</w:t>
      </w:r>
      <w:r w:rsidRPr="000260E9">
        <w:rPr>
          <w:sz w:val="26"/>
          <w:szCs w:val="26"/>
        </w:rPr>
        <w:t>. приложение 27 «Предоставление субсидий юридическим лицам, индивидуальным предпринимателям, физическим лицам из средств бюджета Советского района на 2021 год» изложить в новой редакции согласно приложению 16 к настоящему решению;</w:t>
      </w:r>
    </w:p>
    <w:p w:rsidR="00351E48" w:rsidRPr="000260E9" w:rsidRDefault="00351E48" w:rsidP="00F60DE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1.20</w:t>
      </w:r>
      <w:r w:rsidRPr="000260E9">
        <w:rPr>
          <w:sz w:val="26"/>
          <w:szCs w:val="26"/>
        </w:rPr>
        <w:t>. приложение 28 «Предоставление субсидий юридическим лицам, индивидуальным предпринимателям, физическим лицам из средств бюджета Советского района на плановый период 2022 и 2023 годов» изложить в новой редакции согласно приложению 17 к настоящему решению;</w:t>
      </w:r>
    </w:p>
    <w:p w:rsidR="00351E48" w:rsidRPr="000260E9" w:rsidRDefault="00351E48" w:rsidP="00E216B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1.21</w:t>
      </w:r>
      <w:r w:rsidRPr="000260E9">
        <w:rPr>
          <w:sz w:val="26"/>
          <w:szCs w:val="26"/>
        </w:rPr>
        <w:t>. приложение 29 «Распределение муниципального дорожного фонда Советского района на 2021 год» изложить в новой редакции согласно приложению 18 к настоящему решению.</w:t>
      </w:r>
    </w:p>
    <w:p w:rsidR="00351E48" w:rsidRPr="000260E9" w:rsidRDefault="00351E48" w:rsidP="00940765">
      <w:pPr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2. 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351E48" w:rsidRPr="000260E9" w:rsidRDefault="00351E48" w:rsidP="006B28D8">
      <w:pPr>
        <w:ind w:firstLine="567"/>
        <w:jc w:val="both"/>
        <w:rPr>
          <w:sz w:val="26"/>
          <w:szCs w:val="26"/>
        </w:rPr>
      </w:pPr>
      <w:r w:rsidRPr="000260E9">
        <w:rPr>
          <w:sz w:val="26"/>
          <w:szCs w:val="26"/>
        </w:rPr>
        <w:t>3.</w:t>
      </w:r>
      <w:r w:rsidRPr="000260E9">
        <w:rPr>
          <w:b/>
          <w:bCs/>
          <w:sz w:val="26"/>
          <w:szCs w:val="26"/>
        </w:rPr>
        <w:t xml:space="preserve"> </w:t>
      </w:r>
      <w:r w:rsidRPr="000260E9">
        <w:rPr>
          <w:sz w:val="26"/>
          <w:szCs w:val="26"/>
        </w:rPr>
        <w:t>Настоящее решение вступает в силу после его официального опубликования и распространяется на правоотношения, возникшие с 01.01.2021.</w:t>
      </w:r>
    </w:p>
    <w:p w:rsidR="00351E48" w:rsidRPr="000260E9" w:rsidRDefault="00351E48" w:rsidP="005555C8">
      <w:pPr>
        <w:rPr>
          <w:sz w:val="26"/>
          <w:szCs w:val="26"/>
        </w:rPr>
      </w:pPr>
    </w:p>
    <w:p w:rsidR="00351E48" w:rsidRDefault="00351E48" w:rsidP="005555C8">
      <w:pPr>
        <w:rPr>
          <w:sz w:val="26"/>
          <w:szCs w:val="26"/>
        </w:rPr>
      </w:pPr>
    </w:p>
    <w:p w:rsidR="00351E48" w:rsidRDefault="00351E48" w:rsidP="005555C8">
      <w:pPr>
        <w:rPr>
          <w:sz w:val="26"/>
          <w:szCs w:val="26"/>
        </w:rPr>
      </w:pPr>
    </w:p>
    <w:p w:rsidR="00351E48" w:rsidRPr="000260E9" w:rsidRDefault="00351E48" w:rsidP="005555C8">
      <w:pPr>
        <w:rPr>
          <w:sz w:val="26"/>
          <w:szCs w:val="26"/>
        </w:rPr>
      </w:pPr>
    </w:p>
    <w:p w:rsidR="00351E48" w:rsidRPr="000260E9" w:rsidRDefault="00351E48" w:rsidP="005B2B52">
      <w:pPr>
        <w:rPr>
          <w:sz w:val="26"/>
          <w:szCs w:val="26"/>
        </w:rPr>
      </w:pPr>
      <w:r w:rsidRPr="000260E9">
        <w:rPr>
          <w:sz w:val="26"/>
          <w:szCs w:val="26"/>
        </w:rPr>
        <w:t xml:space="preserve">Председатель Думы Советского района                 </w:t>
      </w:r>
      <w:r>
        <w:rPr>
          <w:sz w:val="26"/>
          <w:szCs w:val="26"/>
        </w:rPr>
        <w:t xml:space="preserve">                    </w:t>
      </w:r>
      <w:r w:rsidRPr="000260E9">
        <w:rPr>
          <w:sz w:val="26"/>
          <w:szCs w:val="26"/>
        </w:rPr>
        <w:t>Глава Советского района</w:t>
      </w:r>
    </w:p>
    <w:p w:rsidR="00351E48" w:rsidRPr="000260E9" w:rsidRDefault="00351E48" w:rsidP="005B2B52">
      <w:pPr>
        <w:rPr>
          <w:sz w:val="26"/>
          <w:szCs w:val="26"/>
        </w:rPr>
      </w:pPr>
    </w:p>
    <w:p w:rsidR="00351E48" w:rsidRPr="000260E9" w:rsidRDefault="00351E48" w:rsidP="000260E9">
      <w:pPr>
        <w:ind w:right="-219"/>
        <w:jc w:val="both"/>
        <w:rPr>
          <w:sz w:val="26"/>
          <w:szCs w:val="26"/>
        </w:rPr>
      </w:pPr>
      <w:r w:rsidRPr="000260E9">
        <w:rPr>
          <w:sz w:val="26"/>
          <w:szCs w:val="26"/>
          <w:u w:val="single"/>
        </w:rPr>
        <w:t xml:space="preserve">                         </w:t>
      </w:r>
      <w:r w:rsidRPr="000260E9">
        <w:rPr>
          <w:sz w:val="26"/>
          <w:szCs w:val="26"/>
        </w:rPr>
        <w:t xml:space="preserve"> С.Э.Озорнина                          </w:t>
      </w:r>
      <w:r>
        <w:rPr>
          <w:sz w:val="26"/>
          <w:szCs w:val="26"/>
        </w:rPr>
        <w:t xml:space="preserve">               </w:t>
      </w:r>
      <w:r w:rsidRPr="000260E9">
        <w:rPr>
          <w:sz w:val="26"/>
          <w:szCs w:val="26"/>
          <w:u w:val="single"/>
        </w:rPr>
        <w:t xml:space="preserve">                         </w:t>
      </w:r>
      <w:r w:rsidRPr="000260E9">
        <w:rPr>
          <w:sz w:val="26"/>
          <w:szCs w:val="26"/>
        </w:rPr>
        <w:t>И.А.Набатов</w:t>
      </w:r>
    </w:p>
    <w:p w:rsidR="00351E48" w:rsidRPr="000260E9" w:rsidRDefault="00351E48" w:rsidP="005B2B52">
      <w:pPr>
        <w:rPr>
          <w:sz w:val="26"/>
          <w:szCs w:val="26"/>
        </w:rPr>
      </w:pPr>
    </w:p>
    <w:p w:rsidR="00351E48" w:rsidRPr="005B2B52" w:rsidRDefault="00351E48" w:rsidP="005B2B52">
      <w:pPr>
        <w:spacing w:line="240" w:lineRule="atLeast"/>
        <w:jc w:val="both"/>
      </w:pPr>
      <w:r>
        <w:t>Дата принятия решения</w:t>
      </w:r>
      <w:r w:rsidRPr="005B2B52">
        <w:t xml:space="preserve">                                                                                               </w:t>
      </w:r>
      <w:r>
        <w:t xml:space="preserve">     </w:t>
      </w:r>
      <w:r w:rsidRPr="005B2B52">
        <w:t>Дата подписания</w:t>
      </w:r>
    </w:p>
    <w:p w:rsidR="00351E48" w:rsidRPr="005B2B52" w:rsidRDefault="00351E48">
      <w:pPr>
        <w:spacing w:line="240" w:lineRule="atLeast"/>
        <w:jc w:val="both"/>
      </w:pPr>
      <w:r>
        <w:t>«18 » марта   2021 г</w:t>
      </w:r>
      <w:r w:rsidRPr="005B2B52">
        <w:t xml:space="preserve">.                                                                    </w:t>
      </w:r>
      <w:r>
        <w:t xml:space="preserve">                              «18 » марта   2021 </w:t>
      </w:r>
      <w:r w:rsidRPr="005B2B52">
        <w:t>г.</w:t>
      </w:r>
    </w:p>
    <w:sectPr w:rsidR="00351E48" w:rsidRPr="005B2B52" w:rsidSect="00B656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E48" w:rsidRDefault="00351E48">
      <w:r>
        <w:separator/>
      </w:r>
    </w:p>
  </w:endnote>
  <w:endnote w:type="continuationSeparator" w:id="0">
    <w:p w:rsidR="00351E48" w:rsidRDefault="00351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E48" w:rsidRDefault="00351E48">
      <w:r>
        <w:separator/>
      </w:r>
    </w:p>
  </w:footnote>
  <w:footnote w:type="continuationSeparator" w:id="0">
    <w:p w:rsidR="00351E48" w:rsidRDefault="00351E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cs="Times New Roman"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  <w:rPr>
        <w:rFonts w:cs="Times New Roman"/>
      </w:r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0E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556A"/>
    <w:rsid w:val="000458A6"/>
    <w:rsid w:val="00047BC9"/>
    <w:rsid w:val="000527D3"/>
    <w:rsid w:val="00053E7D"/>
    <w:rsid w:val="0005444D"/>
    <w:rsid w:val="00054C10"/>
    <w:rsid w:val="00055B69"/>
    <w:rsid w:val="00060513"/>
    <w:rsid w:val="00061432"/>
    <w:rsid w:val="00061E97"/>
    <w:rsid w:val="0006331E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5C3B"/>
    <w:rsid w:val="0008715F"/>
    <w:rsid w:val="00092438"/>
    <w:rsid w:val="00092903"/>
    <w:rsid w:val="00093322"/>
    <w:rsid w:val="00093CA3"/>
    <w:rsid w:val="00093D26"/>
    <w:rsid w:val="00096216"/>
    <w:rsid w:val="000978F8"/>
    <w:rsid w:val="000A2FD1"/>
    <w:rsid w:val="000A5538"/>
    <w:rsid w:val="000A578F"/>
    <w:rsid w:val="000A5CB5"/>
    <w:rsid w:val="000A6125"/>
    <w:rsid w:val="000A646F"/>
    <w:rsid w:val="000A7ABD"/>
    <w:rsid w:val="000B0273"/>
    <w:rsid w:val="000B1CF1"/>
    <w:rsid w:val="000B222F"/>
    <w:rsid w:val="000B2F38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2A00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6BED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16B4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3CFA"/>
    <w:rsid w:val="001543D0"/>
    <w:rsid w:val="00156081"/>
    <w:rsid w:val="00160E5E"/>
    <w:rsid w:val="00160F10"/>
    <w:rsid w:val="0016147E"/>
    <w:rsid w:val="001624CF"/>
    <w:rsid w:val="001624D3"/>
    <w:rsid w:val="001627BD"/>
    <w:rsid w:val="0016608C"/>
    <w:rsid w:val="00166C49"/>
    <w:rsid w:val="00175684"/>
    <w:rsid w:val="00176DB2"/>
    <w:rsid w:val="00176EDA"/>
    <w:rsid w:val="00177079"/>
    <w:rsid w:val="00177867"/>
    <w:rsid w:val="001778C1"/>
    <w:rsid w:val="00181EE4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A57CB"/>
    <w:rsid w:val="001A67FF"/>
    <w:rsid w:val="001A77CF"/>
    <w:rsid w:val="001A7816"/>
    <w:rsid w:val="001A7BF4"/>
    <w:rsid w:val="001A7FC8"/>
    <w:rsid w:val="001B09E1"/>
    <w:rsid w:val="001B117A"/>
    <w:rsid w:val="001B3190"/>
    <w:rsid w:val="001B62B7"/>
    <w:rsid w:val="001B6E7C"/>
    <w:rsid w:val="001B798F"/>
    <w:rsid w:val="001B7C41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1D49"/>
    <w:rsid w:val="0020256F"/>
    <w:rsid w:val="002028CC"/>
    <w:rsid w:val="00203433"/>
    <w:rsid w:val="00204A3E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262FD"/>
    <w:rsid w:val="00230178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149A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500B"/>
    <w:rsid w:val="002F5751"/>
    <w:rsid w:val="003006D4"/>
    <w:rsid w:val="00300EA6"/>
    <w:rsid w:val="003018D6"/>
    <w:rsid w:val="00303456"/>
    <w:rsid w:val="00303AFE"/>
    <w:rsid w:val="003070D3"/>
    <w:rsid w:val="00311178"/>
    <w:rsid w:val="00311AA3"/>
    <w:rsid w:val="00313361"/>
    <w:rsid w:val="00316CFD"/>
    <w:rsid w:val="00317026"/>
    <w:rsid w:val="00317B94"/>
    <w:rsid w:val="00317D1D"/>
    <w:rsid w:val="0032051F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DAE"/>
    <w:rsid w:val="00350E92"/>
    <w:rsid w:val="00351E48"/>
    <w:rsid w:val="00352D37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501F"/>
    <w:rsid w:val="003766D1"/>
    <w:rsid w:val="00377513"/>
    <w:rsid w:val="00380231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68F1"/>
    <w:rsid w:val="00386E01"/>
    <w:rsid w:val="00387AAC"/>
    <w:rsid w:val="00387CB7"/>
    <w:rsid w:val="00390251"/>
    <w:rsid w:val="0039133F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397"/>
    <w:rsid w:val="003C4703"/>
    <w:rsid w:val="003C4F91"/>
    <w:rsid w:val="003C542B"/>
    <w:rsid w:val="003D07A3"/>
    <w:rsid w:val="003D1A4F"/>
    <w:rsid w:val="003D1C5A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20CA9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0B6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40B4"/>
    <w:rsid w:val="0044590E"/>
    <w:rsid w:val="0044668B"/>
    <w:rsid w:val="00451166"/>
    <w:rsid w:val="0045133A"/>
    <w:rsid w:val="004525EC"/>
    <w:rsid w:val="00454656"/>
    <w:rsid w:val="00454E9F"/>
    <w:rsid w:val="00456AE9"/>
    <w:rsid w:val="00457389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632"/>
    <w:rsid w:val="004857A5"/>
    <w:rsid w:val="00485AA0"/>
    <w:rsid w:val="00485E8A"/>
    <w:rsid w:val="00486058"/>
    <w:rsid w:val="00486833"/>
    <w:rsid w:val="0048750A"/>
    <w:rsid w:val="00493408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C98"/>
    <w:rsid w:val="005230F9"/>
    <w:rsid w:val="00524EAD"/>
    <w:rsid w:val="00525A31"/>
    <w:rsid w:val="00525E02"/>
    <w:rsid w:val="00525E90"/>
    <w:rsid w:val="005261CA"/>
    <w:rsid w:val="00526408"/>
    <w:rsid w:val="00527D5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0CB"/>
    <w:rsid w:val="0056392F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A0905"/>
    <w:rsid w:val="005A0FB3"/>
    <w:rsid w:val="005A1189"/>
    <w:rsid w:val="005A1BA0"/>
    <w:rsid w:val="005A24BB"/>
    <w:rsid w:val="005A6C74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6272"/>
    <w:rsid w:val="005E1A69"/>
    <w:rsid w:val="005E27DC"/>
    <w:rsid w:val="005E4EE9"/>
    <w:rsid w:val="005E5384"/>
    <w:rsid w:val="005E5D4C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5F21"/>
    <w:rsid w:val="006C5FEB"/>
    <w:rsid w:val="006C6BC7"/>
    <w:rsid w:val="006C7FB5"/>
    <w:rsid w:val="006D011C"/>
    <w:rsid w:val="006D01B1"/>
    <w:rsid w:val="006D1FAF"/>
    <w:rsid w:val="006D269B"/>
    <w:rsid w:val="006D2B1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5EC4"/>
    <w:rsid w:val="00720A37"/>
    <w:rsid w:val="00721476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44D69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606E6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686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A0E0B"/>
    <w:rsid w:val="007A0FEF"/>
    <w:rsid w:val="007A234B"/>
    <w:rsid w:val="007A37CE"/>
    <w:rsid w:val="007A42C2"/>
    <w:rsid w:val="007A59AD"/>
    <w:rsid w:val="007A5A11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0FFB"/>
    <w:rsid w:val="007E3C9F"/>
    <w:rsid w:val="007E4D66"/>
    <w:rsid w:val="007E665E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3E20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6FD"/>
    <w:rsid w:val="00866A52"/>
    <w:rsid w:val="00870504"/>
    <w:rsid w:val="00872529"/>
    <w:rsid w:val="00874C8B"/>
    <w:rsid w:val="00875843"/>
    <w:rsid w:val="00876301"/>
    <w:rsid w:val="00876A57"/>
    <w:rsid w:val="0087708B"/>
    <w:rsid w:val="008775FC"/>
    <w:rsid w:val="00877F06"/>
    <w:rsid w:val="008808AB"/>
    <w:rsid w:val="0088290E"/>
    <w:rsid w:val="00886D00"/>
    <w:rsid w:val="00890622"/>
    <w:rsid w:val="0089128C"/>
    <w:rsid w:val="008927C8"/>
    <w:rsid w:val="008936C5"/>
    <w:rsid w:val="008938F0"/>
    <w:rsid w:val="00893EE6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5A14"/>
    <w:rsid w:val="008B654D"/>
    <w:rsid w:val="008B742A"/>
    <w:rsid w:val="008B7CD0"/>
    <w:rsid w:val="008B7D49"/>
    <w:rsid w:val="008C0BE4"/>
    <w:rsid w:val="008C26BE"/>
    <w:rsid w:val="008C5164"/>
    <w:rsid w:val="008C612D"/>
    <w:rsid w:val="008C6351"/>
    <w:rsid w:val="008C688B"/>
    <w:rsid w:val="008C6C55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E6017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13505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728"/>
    <w:rsid w:val="00980BEC"/>
    <w:rsid w:val="00981DD3"/>
    <w:rsid w:val="00983C54"/>
    <w:rsid w:val="00985FEC"/>
    <w:rsid w:val="00986D07"/>
    <w:rsid w:val="00986D14"/>
    <w:rsid w:val="0098722C"/>
    <w:rsid w:val="009905B6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258A"/>
    <w:rsid w:val="00A1379F"/>
    <w:rsid w:val="00A14DB5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349"/>
    <w:rsid w:val="00A3544D"/>
    <w:rsid w:val="00A37A37"/>
    <w:rsid w:val="00A4013C"/>
    <w:rsid w:val="00A40B81"/>
    <w:rsid w:val="00A41005"/>
    <w:rsid w:val="00A422F8"/>
    <w:rsid w:val="00A46713"/>
    <w:rsid w:val="00A47FD9"/>
    <w:rsid w:val="00A50F39"/>
    <w:rsid w:val="00A524DE"/>
    <w:rsid w:val="00A53112"/>
    <w:rsid w:val="00A538D1"/>
    <w:rsid w:val="00A53F66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5EC5"/>
    <w:rsid w:val="00A76C75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4097"/>
    <w:rsid w:val="00AE49FE"/>
    <w:rsid w:val="00AE5AFA"/>
    <w:rsid w:val="00AE6B49"/>
    <w:rsid w:val="00AF062E"/>
    <w:rsid w:val="00AF1042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07F59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962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7138"/>
    <w:rsid w:val="00B4792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21EB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296A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2593"/>
    <w:rsid w:val="00BD361C"/>
    <w:rsid w:val="00BD3B92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E7F83"/>
    <w:rsid w:val="00BF0CFA"/>
    <w:rsid w:val="00BF2629"/>
    <w:rsid w:val="00BF43BD"/>
    <w:rsid w:val="00BF44E2"/>
    <w:rsid w:val="00BF4AC1"/>
    <w:rsid w:val="00BF4E44"/>
    <w:rsid w:val="00BF6BBC"/>
    <w:rsid w:val="00C00276"/>
    <w:rsid w:val="00C00364"/>
    <w:rsid w:val="00C0065C"/>
    <w:rsid w:val="00C02800"/>
    <w:rsid w:val="00C05570"/>
    <w:rsid w:val="00C05800"/>
    <w:rsid w:val="00C07243"/>
    <w:rsid w:val="00C07410"/>
    <w:rsid w:val="00C10496"/>
    <w:rsid w:val="00C10772"/>
    <w:rsid w:val="00C11F32"/>
    <w:rsid w:val="00C12CFF"/>
    <w:rsid w:val="00C165DB"/>
    <w:rsid w:val="00C17193"/>
    <w:rsid w:val="00C17500"/>
    <w:rsid w:val="00C17750"/>
    <w:rsid w:val="00C17F4C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29"/>
    <w:rsid w:val="00C8445E"/>
    <w:rsid w:val="00C8600C"/>
    <w:rsid w:val="00C86936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102"/>
    <w:rsid w:val="00CC6330"/>
    <w:rsid w:val="00CC6543"/>
    <w:rsid w:val="00CC6694"/>
    <w:rsid w:val="00CC6A50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63C7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20708"/>
    <w:rsid w:val="00D20EA6"/>
    <w:rsid w:val="00D210E8"/>
    <w:rsid w:val="00D215A2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1143"/>
    <w:rsid w:val="00D34546"/>
    <w:rsid w:val="00D34A7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4E42"/>
    <w:rsid w:val="00D85002"/>
    <w:rsid w:val="00D854E2"/>
    <w:rsid w:val="00D85946"/>
    <w:rsid w:val="00D860AA"/>
    <w:rsid w:val="00D87C4B"/>
    <w:rsid w:val="00D91439"/>
    <w:rsid w:val="00D91CB6"/>
    <w:rsid w:val="00D9360E"/>
    <w:rsid w:val="00D940D2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8FF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5795"/>
    <w:rsid w:val="00DD61DC"/>
    <w:rsid w:val="00DD6EA1"/>
    <w:rsid w:val="00DE0908"/>
    <w:rsid w:val="00DE2C87"/>
    <w:rsid w:val="00DE34D8"/>
    <w:rsid w:val="00DE35A6"/>
    <w:rsid w:val="00DE6352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608C"/>
    <w:rsid w:val="00E603CE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3002"/>
    <w:rsid w:val="00EC3326"/>
    <w:rsid w:val="00EC4387"/>
    <w:rsid w:val="00EC5215"/>
    <w:rsid w:val="00EC613D"/>
    <w:rsid w:val="00EC642A"/>
    <w:rsid w:val="00EC7C55"/>
    <w:rsid w:val="00EC7D32"/>
    <w:rsid w:val="00ED1EDA"/>
    <w:rsid w:val="00ED3132"/>
    <w:rsid w:val="00ED4012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FB0"/>
    <w:rsid w:val="00EF5E4F"/>
    <w:rsid w:val="00EF5EE3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0DE7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7D"/>
    <w:rsid w:val="00F830EF"/>
    <w:rsid w:val="00F85C85"/>
    <w:rsid w:val="00F86E36"/>
    <w:rsid w:val="00F87204"/>
    <w:rsid w:val="00F87C56"/>
    <w:rsid w:val="00F913F0"/>
    <w:rsid w:val="00F92067"/>
    <w:rsid w:val="00F93139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CFE"/>
    <w:rsid w:val="00FB5E17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5C6E"/>
    <w:rsid w:val="00FE6E12"/>
    <w:rsid w:val="00FF00F1"/>
    <w:rsid w:val="00FF05CA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A1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F29A5"/>
    <w:rPr>
      <w:rFonts w:cs="Times New Roman"/>
      <w:sz w:val="16"/>
      <w:szCs w:val="16"/>
    </w:rPr>
  </w:style>
  <w:style w:type="character" w:styleId="Strong">
    <w:name w:val="Strong"/>
    <w:basedOn w:val="DefaultParagraphFont"/>
    <w:uiPriority w:val="99"/>
    <w:qFormat/>
    <w:rsid w:val="00666A1F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666A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F29A5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29A5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666A1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29A5"/>
    <w:rPr>
      <w:rFonts w:cs="Times New Roman"/>
      <w:sz w:val="20"/>
      <w:szCs w:val="20"/>
    </w:rPr>
  </w:style>
  <w:style w:type="character" w:styleId="LineNumber">
    <w:name w:val="line number"/>
    <w:basedOn w:val="DefaultParagraphFont"/>
    <w:uiPriority w:val="99"/>
    <w:rsid w:val="00844DF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29A5"/>
    <w:rPr>
      <w:rFonts w:cs="Times New Roman"/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17139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212F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F29A5"/>
    <w:rPr>
      <w:rFonts w:cs="Times New Roman"/>
      <w:sz w:val="20"/>
      <w:szCs w:val="20"/>
    </w:rPr>
  </w:style>
  <w:style w:type="paragraph" w:customStyle="1" w:styleId="a">
    <w:name w:val="Комментарий"/>
    <w:basedOn w:val="Normal"/>
    <w:next w:val="Normal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Статья"/>
    <w:basedOn w:val="Normal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1">
    <w:name w:val="Абзац"/>
    <w:uiPriority w:val="99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2">
    <w:name w:val="Всегда"/>
    <w:basedOn w:val="Normal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3284</TotalTime>
  <Pages>4</Pages>
  <Words>1206</Words>
  <Characters>6875</Characters>
  <Application>Microsoft Office Outlook</Application>
  <DocSecurity>0</DocSecurity>
  <Lines>0</Lines>
  <Paragraphs>0</Paragraphs>
  <ScaleCrop>false</ScaleCrop>
  <Company>Администрация Советский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FuckYouBill</cp:lastModifiedBy>
  <cp:revision>410</cp:revision>
  <cp:lastPrinted>2021-03-18T05:12:00Z</cp:lastPrinted>
  <dcterms:created xsi:type="dcterms:W3CDTF">2017-06-13T06:43:00Z</dcterms:created>
  <dcterms:modified xsi:type="dcterms:W3CDTF">2021-03-19T04:09:00Z</dcterms:modified>
</cp:coreProperties>
</file>